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5D5C0" w14:textId="77777777" w:rsidR="00EB30A0" w:rsidRDefault="00EB30A0" w:rsidP="00EB30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KEA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fl.1468-70)</w:t>
      </w:r>
    </w:p>
    <w:p w14:paraId="08C5E74E" w14:textId="77777777" w:rsidR="00EB30A0" w:rsidRDefault="00EB30A0" w:rsidP="00EB30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St.Peter’s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Ridlington</w:t>
      </w:r>
      <w:proofErr w:type="spellEnd"/>
      <w:r>
        <w:rPr>
          <w:rFonts w:cs="Times New Roman"/>
          <w:szCs w:val="24"/>
        </w:rPr>
        <w:t>, Norfolk.</w:t>
      </w:r>
    </w:p>
    <w:p w14:paraId="2B474E2D" w14:textId="77777777" w:rsidR="00EB30A0" w:rsidRDefault="00EB30A0" w:rsidP="00EB30A0">
      <w:pPr>
        <w:pStyle w:val="NoSpacing"/>
        <w:rPr>
          <w:rFonts w:cs="Times New Roman"/>
          <w:szCs w:val="24"/>
        </w:rPr>
      </w:pPr>
    </w:p>
    <w:p w14:paraId="698EE455" w14:textId="77777777" w:rsidR="00EB30A0" w:rsidRDefault="00EB30A0" w:rsidP="00EB30A0">
      <w:pPr>
        <w:pStyle w:val="NoSpacing"/>
        <w:rPr>
          <w:rFonts w:cs="Times New Roman"/>
          <w:szCs w:val="24"/>
        </w:rPr>
      </w:pPr>
    </w:p>
    <w:p w14:paraId="29DA7A1E" w14:textId="77777777" w:rsidR="00EB30A0" w:rsidRDefault="00EB30A0" w:rsidP="00EB30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1468</w:t>
      </w:r>
      <w:r>
        <w:rPr>
          <w:rFonts w:cs="Times New Roman"/>
          <w:szCs w:val="24"/>
        </w:rPr>
        <w:tab/>
        <w:t>He became Rector.</w:t>
      </w:r>
    </w:p>
    <w:p w14:paraId="3D8B9BFA" w14:textId="77777777" w:rsidR="00EB30A0" w:rsidRDefault="00EB30A0" w:rsidP="00EB30A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2FEB9FCF" w14:textId="77777777" w:rsidR="00EB30A0" w:rsidRDefault="00EB30A0" w:rsidP="00EB30A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62-4,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7D5EA7CE" w14:textId="77777777" w:rsidR="00EB30A0" w:rsidRDefault="00EB30A0" w:rsidP="00EB30A0">
      <w:pPr>
        <w:pStyle w:val="NoSpacing"/>
        <w:rPr>
          <w:rFonts w:cs="Times New Roman"/>
          <w:szCs w:val="24"/>
        </w:rPr>
      </w:pPr>
    </w:p>
    <w:p w14:paraId="33588159" w14:textId="77777777" w:rsidR="00EB30A0" w:rsidRDefault="00EB30A0" w:rsidP="00EB30A0">
      <w:pPr>
        <w:pStyle w:val="NoSpacing"/>
        <w:rPr>
          <w:rFonts w:cs="Times New Roman"/>
          <w:szCs w:val="24"/>
        </w:rPr>
      </w:pPr>
    </w:p>
    <w:p w14:paraId="65670261" w14:textId="77777777" w:rsidR="00EB30A0" w:rsidRDefault="00EB30A0" w:rsidP="00EB30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2024</w:t>
      </w:r>
    </w:p>
    <w:p w14:paraId="16AE3E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42408" w14:textId="77777777" w:rsidR="00EB30A0" w:rsidRDefault="00EB30A0" w:rsidP="009139A6">
      <w:r>
        <w:separator/>
      </w:r>
    </w:p>
  </w:endnote>
  <w:endnote w:type="continuationSeparator" w:id="0">
    <w:p w14:paraId="33D027C4" w14:textId="77777777" w:rsidR="00EB30A0" w:rsidRDefault="00EB30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A13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DC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17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E2F87" w14:textId="77777777" w:rsidR="00EB30A0" w:rsidRDefault="00EB30A0" w:rsidP="009139A6">
      <w:r>
        <w:separator/>
      </w:r>
    </w:p>
  </w:footnote>
  <w:footnote w:type="continuationSeparator" w:id="0">
    <w:p w14:paraId="405F3A21" w14:textId="77777777" w:rsidR="00EB30A0" w:rsidRDefault="00EB30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91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FC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7AE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0A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0A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1FAF6"/>
  <w15:chartTrackingRefBased/>
  <w15:docId w15:val="{06CA5D78-2F64-49E1-BF9A-1C0446B93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2024-01-30T20:18:00Z</dcterms:created>
  <dcterms:modified xsi:type="dcterms:W3CDTF">2024-01-30T20:19:00Z</dcterms:modified>
</cp:coreProperties>
</file>